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102C" w14:textId="31C2DA94" w:rsidR="00535962" w:rsidRPr="00F7167E" w:rsidRDefault="00907904" w:rsidP="62CAC5B9">
      <w:pPr>
        <w:pStyle w:val="Prrafodelista"/>
        <w:numPr>
          <w:ilvl w:val="0"/>
          <w:numId w:val="1"/>
        </w:num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3D7104D" wp14:editId="41E54096">
                <wp:simplePos x="0" y="0"/>
                <wp:positionH relativeFrom="column">
                  <wp:posOffset>4649492</wp:posOffset>
                </wp:positionH>
                <wp:positionV relativeFrom="paragraph">
                  <wp:posOffset>154983</wp:posOffset>
                </wp:positionV>
                <wp:extent cx="1751921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92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5E245006" w:rsidR="0026335F" w:rsidRPr="0026335F" w:rsidRDefault="00DB5B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457B6">
                                  <w:rPr>
                                    <w:rStyle w:val="Style5"/>
                                    <w:lang w:val="es-DO"/>
                                  </w:rPr>
                                  <w:t>__</w:t>
                                </w:r>
                                <w:r w:rsidR="002448E3">
                                  <w:rPr>
                                    <w:rStyle w:val="Style5"/>
                                    <w:lang w:val="es-DO"/>
                                  </w:rPr>
                                  <w:t xml:space="preserve"> de febrero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66.1pt;margin-top:12.2pt;width:137.95pt;height:21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fc4AEAAKEDAAAOAAAAZHJzL2Uyb0RvYy54bWysU1Fv0zAQfkfiP1h+p2lCR7eo6TQ2DSGN&#10;gTT4AY5jJxaJz5zdJuXXc3a6rsAb4sXy+S7ffd93l831NPRsr9AbsBXPF0vOlJXQGNtW/NvX+ze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" filled="f" stroked="f">
                <v:textbox>
                  <w:txbxContent>
                    <w:p w14:paraId="23D7106C" w14:textId="5E245006" w:rsidR="0026335F" w:rsidRPr="0026335F" w:rsidRDefault="00DB5B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457B6">
                            <w:rPr>
                              <w:rStyle w:val="Style5"/>
                              <w:lang w:val="es-DO"/>
                            </w:rPr>
                            <w:t>__</w:t>
                          </w:r>
                          <w:r w:rsidR="002448E3">
                            <w:rPr>
                              <w:rStyle w:val="Style5"/>
                              <w:lang w:val="es-DO"/>
                            </w:rPr>
                            <w:t xml:space="preserve"> de febrero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824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0245161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176880235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61A07D8" w14:textId="01BBE0EA" w:rsidR="00870DB9" w:rsidRDefault="00B648BC" w:rsidP="00870DB9">
                                                <w:pPr>
                                                  <w:jc w:val="center"/>
                                                </w:pP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</w:t>
                                                </w:r>
                                                <w:r w:rsidR="002448E3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6</w:t>
                                                </w: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-00</w:t>
                                                </w:r>
                                                <w:r w:rsidR="009457B6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2</w:t>
                                                </w:r>
                                                <w:r w:rsidR="003F7B94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FAB9408" w14:textId="77777777" w:rsidR="00870DB9" w:rsidRDefault="00DB5B2A" w:rsidP="00870DB9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</w:p>
                                        </w:sdtContent>
                                      </w:sdt>
                                      <w:p w14:paraId="23D7106D" w14:textId="645AB0F9" w:rsidR="001466B0" w:rsidRPr="00535962" w:rsidRDefault="00DB5B2A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left:0;text-align:left;margin-left:316.25pt;margin-top:-47.3pt;width:181.7pt;height:55.2pt;z-index:251658245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de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EndPr/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0245161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6880235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61A07D8" w14:textId="01BBE0EA" w:rsidR="00870DB9" w:rsidRDefault="00B648BC" w:rsidP="00870DB9">
                                          <w:pPr>
                                            <w:jc w:val="center"/>
                                          </w:pP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</w:t>
                                          </w:r>
                                          <w:r w:rsidR="002448E3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6</w:t>
                                          </w: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-00</w:t>
                                          </w:r>
                                          <w:r w:rsidR="009457B6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2</w:t>
                                          </w:r>
                                          <w:r w:rsidR="003F7B94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3</w:t>
                                          </w:r>
                                        </w:p>
                                      </w:sdtContent>
                                    </w:sdt>
                                    <w:p w14:paraId="2FAB9408" w14:textId="77777777" w:rsidR="00870DB9" w:rsidRDefault="00DB5B2A" w:rsidP="00870DB9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3D7106D" w14:textId="645AB0F9" w:rsidR="001466B0" w:rsidRPr="00535962" w:rsidRDefault="00DB5B2A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2" type="#_x0000_t202" style="position:absolute;left:0;text-align:left;margin-left:-41.35pt;margin-top:-2.05pt;width:81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1V4wEAAKg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bMy6t1TiVJtfWqLFZpKpmonr526MN7BQOLm5ojDTWhi8ODD5GNqJ6exGYW7k3fp8H29rcLehhv&#10;EvtIeKYepmZipq356ygtimmgPZIchDkuFG/adIA/ORspKjX3P/YCFWf9B0uWvC2Wy5itdFi+WZd0&#10;wMtKc1kRVhJUzQNn8/Y2zHncOzS7jjrNQ7BwQzZqkxQ+szrRpzgk4afoxrxdntOr5x9s+ws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ClZJ1V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left:0;text-align:left;margin-left:-31.1pt;margin-top:-46.5pt;width:74.65pt;height:24.0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70DAD840">
        <w:t xml:space="preserve">Borrador </w: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NUMPAGES   \* MERGEFORMAT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NUMPAGES   \* MERGEFORMAT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DB5B2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DB5B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DB5B2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DB5B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4DE8606F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4DE8606F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4DE8606F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4DE8606F">
              <w:rPr>
                <w:spacing w:val="-2"/>
                <w:sz w:val="22"/>
                <w:szCs w:val="22"/>
              </w:rPr>
              <w:t>Razón Social del Oferente:</w:t>
            </w:r>
            <w:r w:rsidR="00E82502" w:rsidRPr="4DE8606F">
              <w:rPr>
                <w:sz w:val="22"/>
                <w:szCs w:val="22"/>
              </w:rPr>
              <w:t xml:space="preserve">  </w:t>
            </w:r>
            <w:r w:rsidR="00E82502" w:rsidRPr="4DE8606F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3D7103B" w14:textId="77777777" w:rsidTr="4DE8606F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4DE8606F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4DE8606F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4DE8606F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4DE8606F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DA2C9" w14:textId="77777777" w:rsidR="00DB5B2A" w:rsidRDefault="00DB5B2A" w:rsidP="001007E7">
      <w:pPr>
        <w:spacing w:after="0" w:line="240" w:lineRule="auto"/>
      </w:pPr>
      <w:r>
        <w:separator/>
      </w:r>
    </w:p>
  </w:endnote>
  <w:endnote w:type="continuationSeparator" w:id="0">
    <w:p w14:paraId="1AD4ACF2" w14:textId="77777777" w:rsidR="00DB5B2A" w:rsidRDefault="00DB5B2A" w:rsidP="001007E7">
      <w:pPr>
        <w:spacing w:after="0" w:line="240" w:lineRule="auto"/>
      </w:pPr>
      <w:r>
        <w:continuationSeparator/>
      </w:r>
    </w:p>
  </w:endnote>
  <w:endnote w:type="continuationNotice" w:id="1">
    <w:p w14:paraId="28C5D228" w14:textId="77777777" w:rsidR="00DB5B2A" w:rsidRDefault="00DB5B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6AE1F" w14:textId="77777777" w:rsidR="00DB5B2A" w:rsidRDefault="00DB5B2A" w:rsidP="001007E7">
      <w:pPr>
        <w:spacing w:after="0" w:line="240" w:lineRule="auto"/>
      </w:pPr>
      <w:r>
        <w:separator/>
      </w:r>
    </w:p>
  </w:footnote>
  <w:footnote w:type="continuationSeparator" w:id="0">
    <w:p w14:paraId="0170F04E" w14:textId="77777777" w:rsidR="00DB5B2A" w:rsidRDefault="00DB5B2A" w:rsidP="001007E7">
      <w:pPr>
        <w:spacing w:after="0" w:line="240" w:lineRule="auto"/>
      </w:pPr>
      <w:r>
        <w:continuationSeparator/>
      </w:r>
    </w:p>
  </w:footnote>
  <w:footnote w:type="continuationNotice" w:id="1">
    <w:p w14:paraId="25067F32" w14:textId="77777777" w:rsidR="00DB5B2A" w:rsidRDefault="00DB5B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42996"/>
    <w:multiLevelType w:val="hybridMultilevel"/>
    <w:tmpl w:val="E176FA6A"/>
    <w:lvl w:ilvl="0" w:tplc="3DA89F76">
      <w:numFmt w:val="decimal"/>
      <w:lvlText w:val="%1."/>
      <w:lvlJc w:val="left"/>
      <w:pPr>
        <w:ind w:left="720" w:hanging="360"/>
      </w:pPr>
    </w:lvl>
    <w:lvl w:ilvl="1" w:tplc="E9063730">
      <w:start w:val="1"/>
      <w:numFmt w:val="lowerLetter"/>
      <w:lvlText w:val="%2."/>
      <w:lvlJc w:val="left"/>
      <w:pPr>
        <w:ind w:left="1440" w:hanging="360"/>
      </w:pPr>
    </w:lvl>
    <w:lvl w:ilvl="2" w:tplc="99F6ED20">
      <w:start w:val="1"/>
      <w:numFmt w:val="lowerRoman"/>
      <w:lvlText w:val="%3."/>
      <w:lvlJc w:val="right"/>
      <w:pPr>
        <w:ind w:left="2160" w:hanging="180"/>
      </w:pPr>
    </w:lvl>
    <w:lvl w:ilvl="3" w:tplc="960CD9F8">
      <w:start w:val="1"/>
      <w:numFmt w:val="decimal"/>
      <w:lvlText w:val="%4."/>
      <w:lvlJc w:val="left"/>
      <w:pPr>
        <w:ind w:left="2880" w:hanging="360"/>
      </w:pPr>
    </w:lvl>
    <w:lvl w:ilvl="4" w:tplc="9620B5BA">
      <w:start w:val="1"/>
      <w:numFmt w:val="lowerLetter"/>
      <w:lvlText w:val="%5."/>
      <w:lvlJc w:val="left"/>
      <w:pPr>
        <w:ind w:left="3600" w:hanging="360"/>
      </w:pPr>
    </w:lvl>
    <w:lvl w:ilvl="5" w:tplc="5164010E">
      <w:start w:val="1"/>
      <w:numFmt w:val="lowerRoman"/>
      <w:lvlText w:val="%6."/>
      <w:lvlJc w:val="right"/>
      <w:pPr>
        <w:ind w:left="4320" w:hanging="180"/>
      </w:pPr>
    </w:lvl>
    <w:lvl w:ilvl="6" w:tplc="DAC44FAA">
      <w:start w:val="1"/>
      <w:numFmt w:val="decimal"/>
      <w:lvlText w:val="%7."/>
      <w:lvlJc w:val="left"/>
      <w:pPr>
        <w:ind w:left="5040" w:hanging="360"/>
      </w:pPr>
    </w:lvl>
    <w:lvl w:ilvl="7" w:tplc="B25AC42E">
      <w:start w:val="1"/>
      <w:numFmt w:val="lowerLetter"/>
      <w:lvlText w:val="%8."/>
      <w:lvlJc w:val="left"/>
      <w:pPr>
        <w:ind w:left="5760" w:hanging="360"/>
      </w:pPr>
    </w:lvl>
    <w:lvl w:ilvl="8" w:tplc="C48CEAB0">
      <w:start w:val="1"/>
      <w:numFmt w:val="lowerRoman"/>
      <w:lvlText w:val="%9."/>
      <w:lvlJc w:val="right"/>
      <w:pPr>
        <w:ind w:left="6480" w:hanging="180"/>
      </w:pPr>
    </w:lvl>
  </w:abstractNum>
  <w:num w:numId="1" w16cid:durableId="76188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625"/>
    <w:rsid w:val="00034DD9"/>
    <w:rsid w:val="00045479"/>
    <w:rsid w:val="0005792C"/>
    <w:rsid w:val="000B0DCD"/>
    <w:rsid w:val="000B71A2"/>
    <w:rsid w:val="000E02D9"/>
    <w:rsid w:val="001007E7"/>
    <w:rsid w:val="001020C0"/>
    <w:rsid w:val="001466B0"/>
    <w:rsid w:val="00157600"/>
    <w:rsid w:val="00170EC5"/>
    <w:rsid w:val="00181E8D"/>
    <w:rsid w:val="00191EAC"/>
    <w:rsid w:val="00194FF2"/>
    <w:rsid w:val="001A3F92"/>
    <w:rsid w:val="001F19AD"/>
    <w:rsid w:val="001F6D8F"/>
    <w:rsid w:val="001F73A7"/>
    <w:rsid w:val="002009A7"/>
    <w:rsid w:val="002035AE"/>
    <w:rsid w:val="00212E6F"/>
    <w:rsid w:val="002448E3"/>
    <w:rsid w:val="00253DBA"/>
    <w:rsid w:val="0026335F"/>
    <w:rsid w:val="00284714"/>
    <w:rsid w:val="00295BD4"/>
    <w:rsid w:val="002D451D"/>
    <w:rsid w:val="002E1412"/>
    <w:rsid w:val="00314023"/>
    <w:rsid w:val="00341484"/>
    <w:rsid w:val="00392351"/>
    <w:rsid w:val="003A6141"/>
    <w:rsid w:val="003E4793"/>
    <w:rsid w:val="003F7B94"/>
    <w:rsid w:val="00404131"/>
    <w:rsid w:val="0042490F"/>
    <w:rsid w:val="00435FB1"/>
    <w:rsid w:val="004379A6"/>
    <w:rsid w:val="0044234A"/>
    <w:rsid w:val="00456C17"/>
    <w:rsid w:val="004653E0"/>
    <w:rsid w:val="00466B9C"/>
    <w:rsid w:val="00486736"/>
    <w:rsid w:val="004B30DA"/>
    <w:rsid w:val="004C5C71"/>
    <w:rsid w:val="004D45A8"/>
    <w:rsid w:val="004E70EC"/>
    <w:rsid w:val="004F40FA"/>
    <w:rsid w:val="00535962"/>
    <w:rsid w:val="005A2BF4"/>
    <w:rsid w:val="00611A07"/>
    <w:rsid w:val="0062592A"/>
    <w:rsid w:val="006506D0"/>
    <w:rsid w:val="00651E48"/>
    <w:rsid w:val="006539C5"/>
    <w:rsid w:val="006612C2"/>
    <w:rsid w:val="00665AC7"/>
    <w:rsid w:val="00666D56"/>
    <w:rsid w:val="006709BC"/>
    <w:rsid w:val="006B58F3"/>
    <w:rsid w:val="006F567F"/>
    <w:rsid w:val="007115EF"/>
    <w:rsid w:val="00725091"/>
    <w:rsid w:val="007762F3"/>
    <w:rsid w:val="00780880"/>
    <w:rsid w:val="007B0E1F"/>
    <w:rsid w:val="007B6F6F"/>
    <w:rsid w:val="00820C9F"/>
    <w:rsid w:val="0082707E"/>
    <w:rsid w:val="008315B0"/>
    <w:rsid w:val="00870DB9"/>
    <w:rsid w:val="00872C1B"/>
    <w:rsid w:val="008A487D"/>
    <w:rsid w:val="008B3AE5"/>
    <w:rsid w:val="008C388B"/>
    <w:rsid w:val="008F6E96"/>
    <w:rsid w:val="00907904"/>
    <w:rsid w:val="00916694"/>
    <w:rsid w:val="009457B6"/>
    <w:rsid w:val="00966EEE"/>
    <w:rsid w:val="00977C54"/>
    <w:rsid w:val="00A16099"/>
    <w:rsid w:val="00A42141"/>
    <w:rsid w:val="00A640BD"/>
    <w:rsid w:val="00A641A7"/>
    <w:rsid w:val="00A72F42"/>
    <w:rsid w:val="00AB3249"/>
    <w:rsid w:val="00AD7919"/>
    <w:rsid w:val="00AF2E6B"/>
    <w:rsid w:val="00B62EEF"/>
    <w:rsid w:val="00B648BC"/>
    <w:rsid w:val="00B81FF0"/>
    <w:rsid w:val="00B97B51"/>
    <w:rsid w:val="00BA0007"/>
    <w:rsid w:val="00BB1D79"/>
    <w:rsid w:val="00BC1D0C"/>
    <w:rsid w:val="00BC61BD"/>
    <w:rsid w:val="00BD1586"/>
    <w:rsid w:val="00BD4DA9"/>
    <w:rsid w:val="00C078CB"/>
    <w:rsid w:val="00C22DBE"/>
    <w:rsid w:val="00C3569D"/>
    <w:rsid w:val="00C5078F"/>
    <w:rsid w:val="00C55171"/>
    <w:rsid w:val="00C66D08"/>
    <w:rsid w:val="00C7470C"/>
    <w:rsid w:val="00C940E6"/>
    <w:rsid w:val="00CA0E82"/>
    <w:rsid w:val="00CA164C"/>
    <w:rsid w:val="00CA4661"/>
    <w:rsid w:val="00CB2864"/>
    <w:rsid w:val="00CE67A3"/>
    <w:rsid w:val="00D1201E"/>
    <w:rsid w:val="00D24FA7"/>
    <w:rsid w:val="00D45A3E"/>
    <w:rsid w:val="00D64696"/>
    <w:rsid w:val="00D7710E"/>
    <w:rsid w:val="00D90D49"/>
    <w:rsid w:val="00D9600B"/>
    <w:rsid w:val="00DB5B2A"/>
    <w:rsid w:val="00DC5D96"/>
    <w:rsid w:val="00DD4F3E"/>
    <w:rsid w:val="00DD633B"/>
    <w:rsid w:val="00E13E55"/>
    <w:rsid w:val="00E52C9F"/>
    <w:rsid w:val="00E53964"/>
    <w:rsid w:val="00E5591B"/>
    <w:rsid w:val="00E734FA"/>
    <w:rsid w:val="00E82502"/>
    <w:rsid w:val="00E91548"/>
    <w:rsid w:val="00EA6B34"/>
    <w:rsid w:val="00EA7406"/>
    <w:rsid w:val="00EE1E7B"/>
    <w:rsid w:val="00EE74B5"/>
    <w:rsid w:val="00F225BF"/>
    <w:rsid w:val="00F33D31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  <w:rsid w:val="4DE8606F"/>
    <w:rsid w:val="62CAC5B9"/>
    <w:rsid w:val="70DAD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102C"/>
  <w15:docId w15:val="{5598B406-AA9D-4CFD-AB66-5E741B6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Prrafodelista">
    <w:name w:val="List Paragraph"/>
    <w:basedOn w:val="Normal"/>
    <w:uiPriority w:val="34"/>
    <w:qFormat/>
    <w:rsid w:val="62CAC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EC4B88-D5AC-4AFE-9402-027225CD64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6EC9B-B71E-46D9-A32C-EF1260E54A7E}"/>
</file>

<file path=customXml/itemProps4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10</TotalTime>
  <Pages>1</Pages>
  <Words>147</Words>
  <Characters>872</Characters>
  <Application>Microsoft Office Word</Application>
  <DocSecurity>0</DocSecurity>
  <Lines>22</Lines>
  <Paragraphs>8</Paragraphs>
  <ScaleCrop>false</ScaleCrop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Martha Gladys Jiménez Feliz</cp:lastModifiedBy>
  <cp:revision>31</cp:revision>
  <cp:lastPrinted>2011-03-05T02:48:00Z</cp:lastPrinted>
  <dcterms:created xsi:type="dcterms:W3CDTF">2014-01-15T21:04:00Z</dcterms:created>
  <dcterms:modified xsi:type="dcterms:W3CDTF">2026-03-25T15:18:00Z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